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2D3FF" w14:textId="77777777" w:rsidR="0082004F" w:rsidRDefault="0082004F" w:rsidP="008200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UPSALL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d.1430-1)</w:t>
      </w:r>
    </w:p>
    <w:p w14:paraId="476B8BA4" w14:textId="77777777" w:rsidR="0082004F" w:rsidRDefault="0082004F" w:rsidP="008200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Widow.</w:t>
      </w:r>
    </w:p>
    <w:p w14:paraId="03D900A7" w14:textId="77777777" w:rsidR="0082004F" w:rsidRDefault="0082004F" w:rsidP="0082004F">
      <w:pPr>
        <w:pStyle w:val="NoSpacing"/>
        <w:rPr>
          <w:rFonts w:cs="Times New Roman"/>
          <w:szCs w:val="24"/>
        </w:rPr>
      </w:pPr>
    </w:p>
    <w:p w14:paraId="36FABF17" w14:textId="77777777" w:rsidR="0082004F" w:rsidRDefault="0082004F" w:rsidP="0082004F">
      <w:pPr>
        <w:pStyle w:val="NoSpacing"/>
        <w:rPr>
          <w:rFonts w:cs="Times New Roman"/>
          <w:szCs w:val="24"/>
        </w:rPr>
      </w:pPr>
    </w:p>
    <w:p w14:paraId="4C81A694" w14:textId="77777777" w:rsidR="0082004F" w:rsidRDefault="0082004F" w:rsidP="008200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Peter, merchant(q.v.).</w:t>
      </w:r>
    </w:p>
    <w:p w14:paraId="24E051B6" w14:textId="77777777" w:rsidR="0082004F" w:rsidRDefault="0082004F" w:rsidP="008200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(W.Y.R. p.174)</w:t>
      </w:r>
    </w:p>
    <w:p w14:paraId="4CAB73B4" w14:textId="77777777" w:rsidR="0082004F" w:rsidRDefault="0082004F" w:rsidP="0082004F">
      <w:pPr>
        <w:pStyle w:val="NoSpacing"/>
        <w:rPr>
          <w:rFonts w:cs="Times New Roman"/>
          <w:szCs w:val="24"/>
        </w:rPr>
      </w:pPr>
    </w:p>
    <w:p w14:paraId="6882B042" w14:textId="77777777" w:rsidR="0082004F" w:rsidRDefault="0082004F" w:rsidP="0082004F">
      <w:pPr>
        <w:pStyle w:val="NoSpacing"/>
        <w:rPr>
          <w:rFonts w:cs="Times New Roman"/>
          <w:szCs w:val="24"/>
        </w:rPr>
      </w:pPr>
    </w:p>
    <w:p w14:paraId="78B0B515" w14:textId="77777777" w:rsidR="0082004F" w:rsidRDefault="0082004F" w:rsidP="008200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Dec.1430</w:t>
      </w:r>
      <w:r>
        <w:rPr>
          <w:rFonts w:cs="Times New Roman"/>
          <w:szCs w:val="24"/>
        </w:rPr>
        <w:tab/>
        <w:t>She made her Will.   (ibid.)</w:t>
      </w:r>
    </w:p>
    <w:p w14:paraId="2E1FD00E" w14:textId="77777777" w:rsidR="0082004F" w:rsidRDefault="0082004F" w:rsidP="008200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Jan.1431</w:t>
      </w:r>
      <w:r>
        <w:rPr>
          <w:rFonts w:cs="Times New Roman"/>
          <w:szCs w:val="24"/>
        </w:rPr>
        <w:tab/>
        <w:t>Probate of her Will.   (ibid.)</w:t>
      </w:r>
    </w:p>
    <w:p w14:paraId="157D7272" w14:textId="77777777" w:rsidR="0082004F" w:rsidRDefault="0082004F" w:rsidP="0082004F">
      <w:pPr>
        <w:pStyle w:val="NoSpacing"/>
        <w:rPr>
          <w:rFonts w:cs="Times New Roman"/>
          <w:szCs w:val="24"/>
        </w:rPr>
      </w:pPr>
    </w:p>
    <w:p w14:paraId="089C2C3A" w14:textId="77777777" w:rsidR="0082004F" w:rsidRDefault="0082004F" w:rsidP="0082004F">
      <w:pPr>
        <w:pStyle w:val="NoSpacing"/>
        <w:rPr>
          <w:rFonts w:cs="Times New Roman"/>
          <w:szCs w:val="24"/>
        </w:rPr>
      </w:pPr>
    </w:p>
    <w:p w14:paraId="6A595202" w14:textId="77777777" w:rsidR="0082004F" w:rsidRDefault="0082004F" w:rsidP="008200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306319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3AF38" w14:textId="77777777" w:rsidR="0082004F" w:rsidRDefault="0082004F" w:rsidP="009139A6">
      <w:r>
        <w:separator/>
      </w:r>
    </w:p>
  </w:endnote>
  <w:endnote w:type="continuationSeparator" w:id="0">
    <w:p w14:paraId="4C10F973" w14:textId="77777777" w:rsidR="0082004F" w:rsidRDefault="008200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83D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A2C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9D1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D81246" w14:textId="77777777" w:rsidR="0082004F" w:rsidRDefault="0082004F" w:rsidP="009139A6">
      <w:r>
        <w:separator/>
      </w:r>
    </w:p>
  </w:footnote>
  <w:footnote w:type="continuationSeparator" w:id="0">
    <w:p w14:paraId="0EB6A261" w14:textId="77777777" w:rsidR="0082004F" w:rsidRDefault="008200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383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40F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28F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04F"/>
    <w:rsid w:val="000666E0"/>
    <w:rsid w:val="002510B7"/>
    <w:rsid w:val="00270799"/>
    <w:rsid w:val="005C130B"/>
    <w:rsid w:val="0082004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8BC4E"/>
  <w15:chartTrackingRefBased/>
  <w15:docId w15:val="{D9C65115-6017-4F68-9610-5F1C9F20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2024-05-02T19:31:00Z</dcterms:created>
  <dcterms:modified xsi:type="dcterms:W3CDTF">2024-05-02T19:32:00Z</dcterms:modified>
</cp:coreProperties>
</file>